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4A0"/>
      </w:tblPr>
      <w:tblGrid>
        <w:gridCol w:w="2557"/>
        <w:gridCol w:w="3816"/>
        <w:gridCol w:w="2099"/>
        <w:gridCol w:w="1098"/>
      </w:tblGrid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 xml:space="preserve">Приложение </w:t>
            </w:r>
            <w:r w:rsidR="00354379">
              <w:t>2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ED55B3" w:rsidP="0011792A">
            <w:r>
              <w:t xml:space="preserve">от </w:t>
            </w:r>
            <w:r w:rsidR="0011792A">
              <w:t>17.12.2021</w:t>
            </w:r>
            <w:r w:rsidR="00B51A00">
              <w:t xml:space="preserve"> </w:t>
            </w:r>
            <w:r w:rsidR="00930C6A">
              <w:t>№</w:t>
            </w:r>
            <w:r>
              <w:t xml:space="preserve"> </w:t>
            </w:r>
            <w:r w:rsidR="0011792A">
              <w:t>8-80</w:t>
            </w:r>
            <w:r w:rsidR="00354379">
              <w:t xml:space="preserve">       </w:t>
            </w:r>
            <w:r w:rsidR="00930C6A">
              <w:t xml:space="preserve">      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55456A">
        <w:trPr>
          <w:cantSplit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55456A" w:rsidRDefault="00930C6A" w:rsidP="0055456A">
            <w:pPr>
              <w:jc w:val="center"/>
            </w:pPr>
            <w:r>
              <w:t>Нормативы распределения доходов в бюджет муниципального образования</w:t>
            </w:r>
          </w:p>
          <w:p w:rsidR="00930C6A" w:rsidRDefault="00930C6A" w:rsidP="0055456A">
            <w:pPr>
              <w:jc w:val="center"/>
            </w:pPr>
            <w:r>
              <w:t>«Город Саратов» на 202</w:t>
            </w:r>
            <w:r w:rsidR="00354379">
              <w:t>2</w:t>
            </w:r>
            <w:r>
              <w:t xml:space="preserve"> год и на плановый период 202</w:t>
            </w:r>
            <w:r w:rsidR="00354379">
              <w:t>3</w:t>
            </w:r>
            <w:r>
              <w:t xml:space="preserve"> и 202</w:t>
            </w:r>
            <w:r w:rsidR="00354379">
              <w:t>4</w:t>
            </w:r>
            <w:r>
              <w:t xml:space="preserve"> годов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5545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Код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3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354379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Default="00354379" w:rsidP="00D3268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354379" w:rsidRDefault="00354379" w:rsidP="0035437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Default="00354379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59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</w:tbl>
    <w:p w:rsidR="00E2598B" w:rsidRDefault="00E2598B" w:rsidP="00930C6A">
      <w:pPr>
        <w:rPr>
          <w:lang w:val="en-US"/>
        </w:rPr>
      </w:pPr>
    </w:p>
    <w:p w:rsidR="0055456A" w:rsidRPr="0055456A" w:rsidRDefault="0055456A" w:rsidP="00930C6A"/>
    <w:sectPr w:rsidR="0055456A" w:rsidRPr="0055456A" w:rsidSect="0011792A">
      <w:headerReference w:type="even" r:id="rId7"/>
      <w:headerReference w:type="default" r:id="rId8"/>
      <w:pgSz w:w="11906" w:h="16838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5E2" w:rsidRDefault="006715E2" w:rsidP="00930C6A">
      <w:r>
        <w:separator/>
      </w:r>
    </w:p>
  </w:endnote>
  <w:endnote w:type="continuationSeparator" w:id="1">
    <w:p w:rsidR="006715E2" w:rsidRDefault="006715E2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5E2" w:rsidRDefault="006715E2" w:rsidP="00930C6A">
      <w:r>
        <w:separator/>
      </w:r>
    </w:p>
  </w:footnote>
  <w:footnote w:type="continuationSeparator" w:id="1">
    <w:p w:rsidR="006715E2" w:rsidRDefault="006715E2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B91CF6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B91CF6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4379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11792A"/>
    <w:rsid w:val="001657C3"/>
    <w:rsid w:val="00267F2C"/>
    <w:rsid w:val="002C3F39"/>
    <w:rsid w:val="0030773C"/>
    <w:rsid w:val="00354379"/>
    <w:rsid w:val="004B1165"/>
    <w:rsid w:val="00522F0C"/>
    <w:rsid w:val="0055456A"/>
    <w:rsid w:val="005F4781"/>
    <w:rsid w:val="00626102"/>
    <w:rsid w:val="006715E2"/>
    <w:rsid w:val="006808C6"/>
    <w:rsid w:val="00686B7B"/>
    <w:rsid w:val="008F273D"/>
    <w:rsid w:val="00930C6A"/>
    <w:rsid w:val="009E6BF2"/>
    <w:rsid w:val="009F55A4"/>
    <w:rsid w:val="00A0078D"/>
    <w:rsid w:val="00A24CAF"/>
    <w:rsid w:val="00AF5BB0"/>
    <w:rsid w:val="00B51A00"/>
    <w:rsid w:val="00B912FD"/>
    <w:rsid w:val="00B91CF6"/>
    <w:rsid w:val="00DA30B2"/>
    <w:rsid w:val="00E2598B"/>
    <w:rsid w:val="00ED55B3"/>
    <w:rsid w:val="00F6400A"/>
    <w:rsid w:val="00F94314"/>
    <w:rsid w:val="00FA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5</cp:revision>
  <cp:lastPrinted>2020-10-27T07:03:00Z</cp:lastPrinted>
  <dcterms:created xsi:type="dcterms:W3CDTF">2021-10-18T07:31:00Z</dcterms:created>
  <dcterms:modified xsi:type="dcterms:W3CDTF">2021-12-16T13:52:00Z</dcterms:modified>
</cp:coreProperties>
</file>